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B3BEA1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6FB3BEA4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3BEA2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3BEA3" w14:textId="77777777" w:rsidR="00C44B8B" w:rsidRPr="0073431B" w:rsidRDefault="00F115B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  <w:lang w:val="en-US"/>
              </w:rPr>
              <w:t>203C</w:t>
            </w:r>
            <w:r w:rsidR="00B44532">
              <w:rPr>
                <w:b/>
                <w:sz w:val="26"/>
                <w:szCs w:val="26"/>
                <w:lang w:val="en-US"/>
              </w:rPr>
              <w:t>124</w:t>
            </w:r>
          </w:p>
        </w:tc>
      </w:tr>
      <w:tr w:rsidR="00C44B8B" w14:paraId="6FB3BEA7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3BEA5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3BEA6" w14:textId="77777777" w:rsidR="00C44B8B" w:rsidRPr="00C44B8B" w:rsidRDefault="004D2F4B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2016190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p w14:paraId="6FB3BEA8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6FB3BEA9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6FB3BEAA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6FB3BEAB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6FB3BEAC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6FB3BEAD" w14:textId="77777777" w:rsidR="00C44B8B" w:rsidRPr="00CB6078" w:rsidRDefault="00C44B8B" w:rsidP="00C44B8B"/>
    <w:p w14:paraId="6FB3BEAE" w14:textId="77777777" w:rsidR="00C44B8B" w:rsidRPr="00CB6078" w:rsidRDefault="00C44B8B" w:rsidP="00C44B8B"/>
    <w:p w14:paraId="6FB3BEAF" w14:textId="77777777" w:rsidR="00C44B8B" w:rsidRPr="00CB6078" w:rsidRDefault="00C44B8B" w:rsidP="00C44B8B"/>
    <w:p w14:paraId="6FB3BEB0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6FB3BEB1" w14:textId="77777777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4D2F4B">
        <w:rPr>
          <w:b/>
          <w:sz w:val="26"/>
          <w:szCs w:val="26"/>
          <w:u w:val="single"/>
        </w:rPr>
        <w:t>Хомут Х8 3.407.1-143.8.58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14:paraId="6FB3BEB2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FB3BEB3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6FB3BEB4" w14:textId="77777777"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4D2F4B">
        <w:rPr>
          <w:b/>
          <w:sz w:val="26"/>
          <w:szCs w:val="26"/>
          <w:u w:val="single"/>
        </w:rPr>
        <w:t>Хомут Х8 3.407.1-143.8.58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4D2F4B">
        <w:rPr>
          <w:b/>
          <w:sz w:val="26"/>
          <w:szCs w:val="26"/>
          <w:u w:val="single"/>
        </w:rPr>
        <w:t>Номер чертежа типового проекта – 3.407.1-143.8.68</w:t>
      </w:r>
      <w:r w:rsidR="0073431B">
        <w:rPr>
          <w:b/>
          <w:sz w:val="26"/>
          <w:szCs w:val="26"/>
        </w:rPr>
        <w:t>.</w:t>
      </w:r>
      <w:bookmarkEnd w:id="3"/>
    </w:p>
    <w:p w14:paraId="6FB3BEB5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FB3BEB6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6FB3BEB7" w14:textId="77777777"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14:paraId="6FB3BEB8" w14:textId="77777777"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14:paraId="6FB3BEB9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FB3BEBA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FB3BEBB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FB3BEBC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FB3BEBD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FB3BEBE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6FB3BEBF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6FB3BEC0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6FB3BEC1" w14:textId="77777777"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14:paraId="6FB3BEC2" w14:textId="77777777"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14:paraId="6FB3BEC3" w14:textId="77777777"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14:paraId="6FB3BEC4" w14:textId="77777777" w:rsidR="007118A9" w:rsidRPr="0073431B" w:rsidRDefault="004D2F4B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r>
        <w:rPr>
          <w:sz w:val="26"/>
          <w:szCs w:val="26"/>
          <w:lang w:val="en-US"/>
        </w:rPr>
        <w:t>Номер чертежа типового проекта – 3.407.1-143.8.68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14:paraId="6FB3BEC5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14:paraId="6FB3BEC6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14:paraId="6FB3BEC7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14:paraId="6FB3BEC8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14:paraId="6FB3BEC9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14:paraId="6FB3BECA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14:paraId="6FB3BECB" w14:textId="77777777"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p w14:paraId="6FB3BECC" w14:textId="77777777"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14:paraId="6FB3BECD" w14:textId="77777777"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14:paraId="6FB3BECE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FB3BECF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14:paraId="6FB3BED0" w14:textId="77777777"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FB3BED1" w14:textId="77777777"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14:paraId="6FB3BED2" w14:textId="77777777"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14:paraId="6FB3BED3" w14:textId="77777777"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14:paraId="6FB3BED4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FB3BED5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6FB3BED6" w14:textId="77777777"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FB3BED7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FB3BED8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6FB3BED9" w14:textId="77777777"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14:paraId="6FB3BEDA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FB3BEDB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6FB3BEDC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14:paraId="6FB3BEDD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14:paraId="6FB3BEDE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FB3BEDF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FB3BEE0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14:paraId="6FB3BEE1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14:paraId="6FB3BEE2" w14:textId="77777777"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6FB3BEE3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FB3BEE4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6FB3BEE5" w14:textId="77777777"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6FB3BEE6" w14:textId="77777777"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FB3BEE7" w14:textId="77777777" w:rsidR="00562D55" w:rsidRPr="00CB6078" w:rsidRDefault="00562D55" w:rsidP="00451C4D">
      <w:pPr>
        <w:rPr>
          <w:sz w:val="26"/>
          <w:szCs w:val="26"/>
        </w:rPr>
      </w:pPr>
    </w:p>
    <w:p w14:paraId="6FB3BEE8" w14:textId="77777777" w:rsidR="006D1941" w:rsidRPr="00CB6078" w:rsidRDefault="006D1941" w:rsidP="00451C4D">
      <w:pPr>
        <w:rPr>
          <w:sz w:val="26"/>
          <w:szCs w:val="26"/>
        </w:rPr>
      </w:pPr>
    </w:p>
    <w:p w14:paraId="6FB3BEE9" w14:textId="77777777" w:rsidR="001D6900" w:rsidRPr="00CB6078" w:rsidRDefault="001D6900" w:rsidP="00451C4D">
      <w:pPr>
        <w:rPr>
          <w:sz w:val="26"/>
          <w:szCs w:val="26"/>
        </w:rPr>
      </w:pPr>
    </w:p>
    <w:p w14:paraId="6FB3BEEA" w14:textId="77777777" w:rsidR="004A2665" w:rsidRPr="00CB6078" w:rsidRDefault="004A2665" w:rsidP="00451C4D">
      <w:pPr>
        <w:rPr>
          <w:sz w:val="26"/>
          <w:szCs w:val="26"/>
        </w:rPr>
      </w:pPr>
    </w:p>
    <w:p w14:paraId="6FB3BEEB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FB3BEEC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6FB3BEED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B3BEF0" w14:textId="77777777" w:rsidR="00A616DE" w:rsidRDefault="00A616DE">
      <w:r>
        <w:separator/>
      </w:r>
    </w:p>
  </w:endnote>
  <w:endnote w:type="continuationSeparator" w:id="0">
    <w:p w14:paraId="6FB3BEF1" w14:textId="77777777" w:rsidR="00A616DE" w:rsidRDefault="00A61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B3BEEE" w14:textId="77777777" w:rsidR="00A616DE" w:rsidRDefault="00A616DE">
      <w:r>
        <w:separator/>
      </w:r>
    </w:p>
  </w:footnote>
  <w:footnote w:type="continuationSeparator" w:id="0">
    <w:p w14:paraId="6FB3BEEF" w14:textId="77777777" w:rsidR="00A616DE" w:rsidRDefault="00A616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B3BEF2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FB3BEF3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F4B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2F4B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6C1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6D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4532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B3BE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AACC8-BBEC-47CB-8650-55CD345A4BA8}">
  <ds:schemaRefs>
    <ds:schemaRef ds:uri="http://purl.org/dc/elements/1.1/"/>
    <ds:schemaRef ds:uri="http://purl.org/dc/terms/"/>
    <ds:schemaRef ds:uri="http://www.w3.org/XML/1998/namespace"/>
    <ds:schemaRef ds:uri="http://purl.org/dc/dcmitype/"/>
    <ds:schemaRef ds:uri="http://schemas.microsoft.com/office/2006/documentManagement/types"/>
    <ds:schemaRef ds:uri="http://schemas.microsoft.com/sharepoint/v3"/>
    <ds:schemaRef ds:uri="http://schemas.microsoft.com/office/2006/metadata/properties"/>
    <ds:schemaRef ds:uri="aeb3e8e0-784a-4348-b8a9-74d788c4fa59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4E5C06AA-B430-4003-BC7D-E9F8C6BBE7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F9F41E-4EEE-4742-A375-AF750B0F67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B2A9FE-DE75-465A-AEEC-011842F31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0</TotalTime>
  <Pages>3</Pages>
  <Words>1111</Words>
  <Characters>6333</Characters>
  <Application>Microsoft Office Word</Application>
  <DocSecurity>4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Мельник Галина Анатольевна</cp:lastModifiedBy>
  <cp:revision>2</cp:revision>
  <cp:lastPrinted>2010-09-30T13:29:00Z</cp:lastPrinted>
  <dcterms:created xsi:type="dcterms:W3CDTF">2015-05-14T07:31:00Z</dcterms:created>
  <dcterms:modified xsi:type="dcterms:W3CDTF">2015-05-14T07:31:00Z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